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8BB81" w14:textId="77777777" w:rsidR="004B3CB9" w:rsidRDefault="004B3CB9" w:rsidP="004B3C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GIBBES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2BBE2E30" w14:textId="77777777" w:rsidR="004B3CB9" w:rsidRDefault="004B3CB9" w:rsidP="004B3C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39FEB79D" w14:textId="77777777" w:rsidR="004B3CB9" w:rsidRDefault="004B3CB9" w:rsidP="004B3C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BD6C325" w14:textId="77777777" w:rsidR="004B3CB9" w:rsidRDefault="004B3CB9" w:rsidP="004B3C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9095CB9" w14:textId="77777777" w:rsidR="004B3CB9" w:rsidRDefault="004B3CB9" w:rsidP="004B3C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77370FD4" w14:textId="77777777" w:rsidR="004B3CB9" w:rsidRDefault="004B3CB9" w:rsidP="004B3C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16672424" w14:textId="77777777" w:rsidR="004B3CB9" w:rsidRPr="00065994" w:rsidRDefault="004B3CB9" w:rsidP="004B3CB9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7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0DE230C1" w14:textId="77777777" w:rsidR="004B3CB9" w:rsidRDefault="004B3CB9" w:rsidP="004B3CB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39750E04" w14:textId="77777777" w:rsidR="004B3CB9" w:rsidRDefault="004B3CB9" w:rsidP="004B3C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AA7883E" w14:textId="77777777" w:rsidR="004B3CB9" w:rsidRDefault="004B3CB9" w:rsidP="004B3C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82295BA" w14:textId="77777777" w:rsidR="004B3CB9" w:rsidRDefault="004B3CB9" w:rsidP="004B3C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16 October 2024</w:t>
      </w:r>
    </w:p>
    <w:p w14:paraId="68565ED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F8EF6" w14:textId="77777777" w:rsidR="004B3CB9" w:rsidRDefault="004B3CB9" w:rsidP="009139A6">
      <w:r>
        <w:separator/>
      </w:r>
    </w:p>
  </w:endnote>
  <w:endnote w:type="continuationSeparator" w:id="0">
    <w:p w14:paraId="4B8A9AD1" w14:textId="77777777" w:rsidR="004B3CB9" w:rsidRDefault="004B3C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F5E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8DB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CD6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4DB41" w14:textId="77777777" w:rsidR="004B3CB9" w:rsidRDefault="004B3CB9" w:rsidP="009139A6">
      <w:r>
        <w:separator/>
      </w:r>
    </w:p>
  </w:footnote>
  <w:footnote w:type="continuationSeparator" w:id="0">
    <w:p w14:paraId="54306139" w14:textId="77777777" w:rsidR="004B3CB9" w:rsidRDefault="004B3C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119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3E3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8EA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CB9"/>
    <w:rsid w:val="000666E0"/>
    <w:rsid w:val="002510B7"/>
    <w:rsid w:val="00270799"/>
    <w:rsid w:val="004B3CB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B516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D2127"/>
  <w15:chartTrackingRefBased/>
  <w15:docId w15:val="{691E3DDB-764C-4E40-8BC2-04915104B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2025-01-19T21:09:00Z</dcterms:created>
  <dcterms:modified xsi:type="dcterms:W3CDTF">2025-01-19T21:10:00Z</dcterms:modified>
</cp:coreProperties>
</file>